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71DF414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0D26F6">
        <w:rPr>
          <w:b/>
          <w:noProof/>
          <w:sz w:val="24"/>
        </w:rPr>
        <w:t>439</w:t>
      </w:r>
      <w:bookmarkStart w:id="0" w:name="_GoBack"/>
      <w:bookmarkEnd w:id="0"/>
    </w:p>
    <w:p w14:paraId="0E874A83" w14:textId="168B6C62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12CEC">
        <w:rPr>
          <w:b/>
          <w:noProof/>
          <w:sz w:val="24"/>
        </w:rPr>
        <w:t>24</w:t>
      </w:r>
      <w:r w:rsidR="00312CE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4EDC04" w:rsidR="001E41F3" w:rsidRPr="00410371" w:rsidRDefault="00C05CD0" w:rsidP="000B78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F72E6">
              <w:rPr>
                <w:b/>
                <w:noProof/>
                <w:sz w:val="28"/>
              </w:rPr>
              <w:t>26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B464C4" w:rsidR="001E41F3" w:rsidRPr="00410371" w:rsidRDefault="000D26F6" w:rsidP="000D26F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6637F" w:rsidR="001E41F3" w:rsidRPr="00410371" w:rsidRDefault="00C05C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83DAE3" w:rsidR="001E41F3" w:rsidRPr="00410371" w:rsidRDefault="00CF7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</w:t>
            </w:r>
            <w:r w:rsidR="00C05C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36B6AC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29214B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B1D82E" w:rsidR="001E41F3" w:rsidRDefault="00C05C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3A598D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7993C5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E7AB63" w:rsidR="001E41F3" w:rsidRDefault="00C05C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B083F4" w:rsidR="001E41F3" w:rsidRDefault="00C05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3B8512" w14:textId="77777777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306CCD0C" w14:textId="5E935C34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  <w:p w14:paraId="708AA7DE" w14:textId="764B5F48" w:rsidR="00257692" w:rsidRPr="00A60B25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769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380A4C" w14:textId="77777777" w:rsidR="00257692" w:rsidRDefault="00257692" w:rsidP="0025769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Replace the reference to the OpenAPI specification with the following URI:</w:t>
            </w:r>
          </w:p>
          <w:p w14:paraId="31C656EC" w14:textId="35C1A386" w:rsidR="00257692" w:rsidRPr="00C05CD0" w:rsidRDefault="00257692" w:rsidP="00257692">
            <w:pPr>
              <w:pStyle w:val="CRCoverPage"/>
              <w:spacing w:after="0"/>
              <w:ind w:left="568"/>
              <w:rPr>
                <w:noProof/>
              </w:rPr>
            </w:pPr>
            <w:r w:rsidRPr="0089309D">
              <w:rPr>
                <w:noProof/>
              </w:rPr>
              <w:t>https://spec.openapis.org/oas/v3.0.0</w:t>
            </w:r>
          </w:p>
        </w:tc>
      </w:tr>
      <w:tr w:rsidR="0025769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57692" w:rsidRDefault="00257692" w:rsidP="002576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57692" w:rsidRDefault="00257692" w:rsidP="00257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769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57692" w:rsidRDefault="00257692" w:rsidP="002576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AB2631" w:rsidR="00257692" w:rsidRDefault="00257692" w:rsidP="00257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E5A2A4" w:rsidR="001E41F3" w:rsidRDefault="00C05CD0" w:rsidP="00897E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A258C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80F2E79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769DCA" w:rsidR="001E41F3" w:rsidRDefault="007F5E2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237792" w:rsidR="001E41F3" w:rsidRDefault="009A68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7DB0F56" w:rsidR="00F15DE3" w:rsidRDefault="00F15DE3" w:rsidP="00F15DE3">
      <w:pPr>
        <w:rPr>
          <w:lang w:val="en-US"/>
        </w:rPr>
      </w:pPr>
    </w:p>
    <w:p w14:paraId="26EF3475" w14:textId="77777777" w:rsidR="00CF72E6" w:rsidRPr="004D3578" w:rsidRDefault="00CF72E6" w:rsidP="00CF72E6">
      <w:pPr>
        <w:pStyle w:val="1"/>
      </w:pPr>
      <w:bookmarkStart w:id="2" w:name="_Toc510696579"/>
      <w:bookmarkStart w:id="3" w:name="_Toc35971371"/>
      <w:bookmarkStart w:id="4" w:name="_Toc42953824"/>
      <w:bookmarkStart w:id="5" w:name="_Toc43463141"/>
      <w:bookmarkStart w:id="6" w:name="_Toc49847753"/>
      <w:bookmarkStart w:id="7" w:name="_Toc56497882"/>
      <w:bookmarkStart w:id="8" w:name="_Toc58586054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</w:p>
    <w:p w14:paraId="41BC3E8D" w14:textId="77777777" w:rsidR="00CF72E6" w:rsidRPr="004D3578" w:rsidRDefault="00CF72E6" w:rsidP="00CF72E6">
      <w:r w:rsidRPr="004D3578">
        <w:t>The following documents contain provisions which, through reference in this text, constitute provisions of the present document.</w:t>
      </w:r>
    </w:p>
    <w:p w14:paraId="6DB87D17" w14:textId="77777777" w:rsidR="00CF72E6" w:rsidRPr="004D3578" w:rsidRDefault="00CF72E6" w:rsidP="00CF72E6">
      <w:pPr>
        <w:pStyle w:val="B1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A3BB56" w14:textId="77777777" w:rsidR="00CF72E6" w:rsidRPr="004D3578" w:rsidRDefault="00CF72E6" w:rsidP="00CF72E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956C64E" w14:textId="77777777" w:rsidR="00CF72E6" w:rsidRPr="004D3578" w:rsidRDefault="00CF72E6" w:rsidP="00CF72E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9"/>
    <w:bookmarkEnd w:id="10"/>
    <w:bookmarkEnd w:id="11"/>
    <w:bookmarkEnd w:id="12"/>
    <w:p w14:paraId="1102860A" w14:textId="77777777" w:rsidR="00CF72E6" w:rsidRDefault="00CF72E6" w:rsidP="00CF72E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8DCF019" w14:textId="77777777" w:rsidR="00CF72E6" w:rsidRPr="005E4D39" w:rsidRDefault="00CF72E6" w:rsidP="00CF72E6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EF3A6FB" w14:textId="77777777" w:rsidR="00CF72E6" w:rsidRPr="005E4D39" w:rsidRDefault="00CF72E6" w:rsidP="00CF72E6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459B1FE" w14:textId="77777777" w:rsidR="00CF72E6" w:rsidRPr="005E4D39" w:rsidRDefault="00CF72E6" w:rsidP="00CF72E6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200E29B4" w14:textId="77777777" w:rsidR="00CF72E6" w:rsidRDefault="00CF72E6" w:rsidP="00CF72E6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5A629C5B" w14:textId="0E97889E" w:rsidR="00CF72E6" w:rsidRDefault="00CF72E6" w:rsidP="00CF72E6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3" w:author="Huawei" w:date="2021-02-15T21:45:00Z">
        <w:r w:rsidDel="00CF72E6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14" w:author="Huawei" w:date="2021-02-15T21:45:00Z">
        <w:r w:rsidRPr="00034461">
          <w:rPr>
            <w:lang w:val="en-US"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15" w:author="Huawei" w:date="2021-02-15T21:45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16" w:author="Huawei" w:date="2021-02-15T21:45:00Z">
        <w:r w:rsidDel="00CF72E6">
          <w:rPr>
            <w:rStyle w:val="aa"/>
            <w:lang w:val="en-US"/>
          </w:rPr>
          <w:fldChar w:fldCharType="begin"/>
        </w:r>
        <w:r w:rsidDel="00CF72E6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CF72E6">
          <w:rPr>
            <w:rStyle w:val="aa"/>
            <w:lang w:val="en-US"/>
          </w:rPr>
          <w:fldChar w:fldCharType="separate"/>
        </w:r>
        <w:r w:rsidRPr="008D71DE" w:rsidDel="00CF72E6">
          <w:rPr>
            <w:rStyle w:val="aa"/>
            <w:lang w:val="en-US"/>
          </w:rPr>
          <w:delText>https://github.com/OAI/OpenAPI-Specification/blob/master/versions/3.0.0.md</w:delText>
        </w:r>
        <w:r w:rsidDel="00CF72E6">
          <w:rPr>
            <w:rStyle w:val="aa"/>
            <w:lang w:val="en-US"/>
          </w:rPr>
          <w:fldChar w:fldCharType="end"/>
        </w:r>
        <w:r w:rsidDel="00CF72E6">
          <w:rPr>
            <w:lang w:val="en-US"/>
          </w:rPr>
          <w:delText>.</w:delText>
        </w:r>
      </w:del>
    </w:p>
    <w:p w14:paraId="14153138" w14:textId="77777777" w:rsidR="00CF72E6" w:rsidRDefault="00CF72E6" w:rsidP="00CF72E6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0C0DE2E0" w14:textId="77777777" w:rsidR="00CF72E6" w:rsidRPr="00E535AD" w:rsidRDefault="00CF72E6" w:rsidP="00CF72E6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BC56154" w14:textId="77777777" w:rsidR="00CF72E6" w:rsidRPr="00E535AD" w:rsidRDefault="00CF72E6" w:rsidP="00CF72E6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E337E9A" w14:textId="77777777" w:rsidR="00CF72E6" w:rsidRPr="00986E88" w:rsidRDefault="00CF72E6" w:rsidP="00CF72E6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88C9E6F" w14:textId="77777777" w:rsidR="00CF72E6" w:rsidRPr="00986E88" w:rsidRDefault="00CF72E6" w:rsidP="00CF72E6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15A6BC8D" w14:textId="77777777" w:rsidR="00CF72E6" w:rsidRPr="00986E88" w:rsidRDefault="00CF72E6" w:rsidP="00CF72E6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389C37DA" w14:textId="77777777" w:rsidR="00CF72E6" w:rsidRDefault="00CF72E6" w:rsidP="00CF72E6">
      <w:pPr>
        <w:pStyle w:val="EX"/>
      </w:pPr>
      <w:r>
        <w:t>[13]</w:t>
      </w:r>
      <w:r>
        <w:tab/>
        <w:t>IETF RFC 7807: "Problem Details for HTTP APIs".</w:t>
      </w:r>
    </w:p>
    <w:p w14:paraId="5C177CBC" w14:textId="77777777" w:rsidR="00CF72E6" w:rsidRDefault="00CF72E6" w:rsidP="00CF72E6">
      <w:pPr>
        <w:pStyle w:val="EX"/>
      </w:pPr>
      <w:r>
        <w:t>[14]</w:t>
      </w:r>
      <w:r>
        <w:tab/>
        <w:t>IETF RFC 4648: "</w:t>
      </w:r>
      <w:r>
        <w:rPr>
          <w:lang w:eastAsia="zh-CN"/>
        </w:rPr>
        <w:t>The Base16, Base32 and Base64 Data Encodings</w:t>
      </w:r>
      <w:r>
        <w:t>".</w:t>
      </w:r>
    </w:p>
    <w:p w14:paraId="0C1930A3" w14:textId="77777777" w:rsidR="00CF72E6" w:rsidRDefault="00CF72E6" w:rsidP="00CF72E6">
      <w:pPr>
        <w:pStyle w:val="EX"/>
      </w:pPr>
      <w:r>
        <w:t>[15]</w:t>
      </w:r>
      <w:r>
        <w:tab/>
        <w:t>3GPP TS 29.503: "</w:t>
      </w:r>
      <w:r w:rsidRPr="003B2883">
        <w:t>5G System; Unified Data Management Services; Stage 3</w:t>
      </w:r>
      <w:r>
        <w:t>".</w:t>
      </w:r>
    </w:p>
    <w:p w14:paraId="3D6B85C0" w14:textId="77777777" w:rsidR="00CF72E6" w:rsidRPr="007F5FCE" w:rsidRDefault="00CF72E6" w:rsidP="00CF72E6">
      <w:pPr>
        <w:pStyle w:val="EX"/>
        <w:rPr>
          <w:lang w:val="en-US" w:eastAsia="zh-CN"/>
        </w:rPr>
      </w:pPr>
      <w:r>
        <w:t>[16]</w:t>
      </w:r>
      <w:r>
        <w:tab/>
        <w:t>3GPP TS 29.518: "5G System; Access and Mobility Management Services; Stage 3".</w:t>
      </w:r>
    </w:p>
    <w:p w14:paraId="568AD3E1" w14:textId="77777777" w:rsidR="00CF72E6" w:rsidRPr="00D86F90" w:rsidRDefault="00CF72E6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67272" w14:textId="77777777" w:rsidR="00C36194" w:rsidRDefault="00C36194">
      <w:r>
        <w:separator/>
      </w:r>
    </w:p>
  </w:endnote>
  <w:endnote w:type="continuationSeparator" w:id="0">
    <w:p w14:paraId="20AFC523" w14:textId="77777777" w:rsidR="00C36194" w:rsidRDefault="00C36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E2541E" w14:textId="77777777" w:rsidR="00C36194" w:rsidRDefault="00C36194">
      <w:r>
        <w:separator/>
      </w:r>
    </w:p>
  </w:footnote>
  <w:footnote w:type="continuationSeparator" w:id="0">
    <w:p w14:paraId="136C6549" w14:textId="77777777" w:rsidR="00C36194" w:rsidRDefault="00C36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C3619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C3619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543A6D"/>
    <w:multiLevelType w:val="hybridMultilevel"/>
    <w:tmpl w:val="8EC83AEE"/>
    <w:lvl w:ilvl="0" w:tplc="A470EAA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61"/>
    <w:rsid w:val="00040DA5"/>
    <w:rsid w:val="000628F9"/>
    <w:rsid w:val="000A6394"/>
    <w:rsid w:val="000B78BA"/>
    <w:rsid w:val="000B7FED"/>
    <w:rsid w:val="000C038A"/>
    <w:rsid w:val="000C6598"/>
    <w:rsid w:val="000D0066"/>
    <w:rsid w:val="000D26F6"/>
    <w:rsid w:val="000D44B3"/>
    <w:rsid w:val="00145D43"/>
    <w:rsid w:val="00185320"/>
    <w:rsid w:val="00192C46"/>
    <w:rsid w:val="001A08B3"/>
    <w:rsid w:val="001A61CC"/>
    <w:rsid w:val="001A7B60"/>
    <w:rsid w:val="001B52F0"/>
    <w:rsid w:val="001B7A65"/>
    <w:rsid w:val="001E41F3"/>
    <w:rsid w:val="00257692"/>
    <w:rsid w:val="0026004D"/>
    <w:rsid w:val="002640DD"/>
    <w:rsid w:val="00265E3B"/>
    <w:rsid w:val="00275D12"/>
    <w:rsid w:val="00284FEB"/>
    <w:rsid w:val="002860C4"/>
    <w:rsid w:val="0029528F"/>
    <w:rsid w:val="002B5741"/>
    <w:rsid w:val="002D36DF"/>
    <w:rsid w:val="002E472E"/>
    <w:rsid w:val="002E64DC"/>
    <w:rsid w:val="00305409"/>
    <w:rsid w:val="00312CEC"/>
    <w:rsid w:val="003155AC"/>
    <w:rsid w:val="0034029F"/>
    <w:rsid w:val="003609EF"/>
    <w:rsid w:val="0036231A"/>
    <w:rsid w:val="00374DD4"/>
    <w:rsid w:val="003D454E"/>
    <w:rsid w:val="003E1A36"/>
    <w:rsid w:val="00410371"/>
    <w:rsid w:val="004215D0"/>
    <w:rsid w:val="004242F1"/>
    <w:rsid w:val="00474B94"/>
    <w:rsid w:val="004825FB"/>
    <w:rsid w:val="004B75B7"/>
    <w:rsid w:val="0051580D"/>
    <w:rsid w:val="00537C22"/>
    <w:rsid w:val="00547111"/>
    <w:rsid w:val="00550A06"/>
    <w:rsid w:val="00592D74"/>
    <w:rsid w:val="005E2C44"/>
    <w:rsid w:val="00621188"/>
    <w:rsid w:val="006257ED"/>
    <w:rsid w:val="00665C47"/>
    <w:rsid w:val="00695808"/>
    <w:rsid w:val="006B46FB"/>
    <w:rsid w:val="006E21FB"/>
    <w:rsid w:val="0070632E"/>
    <w:rsid w:val="00755752"/>
    <w:rsid w:val="00791E39"/>
    <w:rsid w:val="00792342"/>
    <w:rsid w:val="007977A8"/>
    <w:rsid w:val="007B512A"/>
    <w:rsid w:val="007C2097"/>
    <w:rsid w:val="007D6A07"/>
    <w:rsid w:val="007F5E26"/>
    <w:rsid w:val="007F715E"/>
    <w:rsid w:val="007F7259"/>
    <w:rsid w:val="008040A8"/>
    <w:rsid w:val="008279FA"/>
    <w:rsid w:val="008626E7"/>
    <w:rsid w:val="00870EE7"/>
    <w:rsid w:val="008863B9"/>
    <w:rsid w:val="0089666F"/>
    <w:rsid w:val="00896FD2"/>
    <w:rsid w:val="00897E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A6851"/>
    <w:rsid w:val="009E3297"/>
    <w:rsid w:val="009F734F"/>
    <w:rsid w:val="00A246B6"/>
    <w:rsid w:val="00A47E70"/>
    <w:rsid w:val="00A50CF0"/>
    <w:rsid w:val="00A60B25"/>
    <w:rsid w:val="00A729EC"/>
    <w:rsid w:val="00A7671C"/>
    <w:rsid w:val="00A82851"/>
    <w:rsid w:val="00AA2CBC"/>
    <w:rsid w:val="00AA774C"/>
    <w:rsid w:val="00AC5820"/>
    <w:rsid w:val="00AD1CD8"/>
    <w:rsid w:val="00B00F01"/>
    <w:rsid w:val="00B258BB"/>
    <w:rsid w:val="00B52AAE"/>
    <w:rsid w:val="00B67B97"/>
    <w:rsid w:val="00B968C8"/>
    <w:rsid w:val="00BA3EC5"/>
    <w:rsid w:val="00BA51D9"/>
    <w:rsid w:val="00BA6F83"/>
    <w:rsid w:val="00BB279F"/>
    <w:rsid w:val="00BB5DFC"/>
    <w:rsid w:val="00BD279D"/>
    <w:rsid w:val="00BD6BB8"/>
    <w:rsid w:val="00C05CD0"/>
    <w:rsid w:val="00C36194"/>
    <w:rsid w:val="00C66BA2"/>
    <w:rsid w:val="00C95985"/>
    <w:rsid w:val="00CB5EC6"/>
    <w:rsid w:val="00CC5026"/>
    <w:rsid w:val="00CC68D0"/>
    <w:rsid w:val="00CF72E6"/>
    <w:rsid w:val="00CF7936"/>
    <w:rsid w:val="00D03F9A"/>
    <w:rsid w:val="00D06D51"/>
    <w:rsid w:val="00D24991"/>
    <w:rsid w:val="00D35EE3"/>
    <w:rsid w:val="00D50255"/>
    <w:rsid w:val="00D57EDF"/>
    <w:rsid w:val="00D66520"/>
    <w:rsid w:val="00D86F90"/>
    <w:rsid w:val="00DE34CF"/>
    <w:rsid w:val="00DE3912"/>
    <w:rsid w:val="00DF5CDE"/>
    <w:rsid w:val="00E13F3D"/>
    <w:rsid w:val="00E34898"/>
    <w:rsid w:val="00E40E9B"/>
    <w:rsid w:val="00EB09B7"/>
    <w:rsid w:val="00EC5544"/>
    <w:rsid w:val="00EE7D7C"/>
    <w:rsid w:val="00F15DE3"/>
    <w:rsid w:val="00F25D98"/>
    <w:rsid w:val="00F300FB"/>
    <w:rsid w:val="00FB6386"/>
    <w:rsid w:val="00FD4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79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05C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05C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60B2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60B2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86F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BA6F83"/>
    <w:rPr>
      <w:rFonts w:eastAsia="等线"/>
      <w:i/>
      <w:color w:val="0000FF"/>
    </w:rPr>
  </w:style>
  <w:style w:type="character" w:customStyle="1" w:styleId="TALChar">
    <w:name w:val="TAL Char"/>
    <w:link w:val="TAL"/>
    <w:qFormat/>
    <w:locked/>
    <w:rsid w:val="00537C2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7C22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CF72E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43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C3C47-E105-4247-9D36-C4413719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2</Pages>
  <Words>594</Words>
  <Characters>3387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46</cp:revision>
  <cp:lastPrinted>1899-12-31T23:00:00Z</cp:lastPrinted>
  <dcterms:created xsi:type="dcterms:W3CDTF">2020-02-03T08:32:00Z</dcterms:created>
  <dcterms:modified xsi:type="dcterms:W3CDTF">2021-02-16T13:19:00Z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(3)TZEOlo/wdGyL3meZcV7alGbcfT9EVH7Fc+RXOxbDLqJZhe2NMRCiEHYnhxJrUWyOwYtQVIJy
vdznlSqVSrf/+/3onp56CRHkVYnwuK5jqmIGGY2iZ43hku2txNG6AQSSEa2fW2mhQ/COBbcS
2LE4l/E2VCeqL0TyuXzPpV0pKMa9lce01iEeB8eB/PRyhPRA4YDCdLovPaTa4Hf3vIg8EDTD
wR80oEyKpetjmuxSJL</vt:lpwstr>
  </property>
  <property fmtid="{D5CDD505-2E9C-101B-9397-08002B2CF9AE}" pid="22" name="_2015_ms_pID_7253431">
    <vt:lpwstr>df4cDWKQ2DOJBL4inTvm9pXpnkfs0TtVNKNLX7xytkaaCs0vJ7ypfH
tKDqgQp5WkpJiZkoy4+kaKfOhhXJnFcA7cq1OASKfoJfxW1demQwopjprm/wSFZm3iaCBkVR
nk8jJhRi4eZstSF5pSkO8/nsTiQ0Uxs8ahAACwUnJDJTiIxxEc6briDpRo75jzWKtgggSiz5
7NVeYBWB7x+gz9gnd4mMslDzRgGOST387dNN</vt:lpwstr>
  </property>
  <property fmtid="{D5CDD505-2E9C-101B-9397-08002B2CF9AE}" pid="23" name="_2015_ms_pID_7253432">
    <vt:lpwstr>rw==</vt:lpwstr>
  </property>
</Properties>
</file>